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F8C6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HOLME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6C298D2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526DA8C6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F090C4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EEE8B11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3059D92D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1ED7090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03F64B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0C54A4" w14:textId="77777777" w:rsidR="00E33C4C" w:rsidRDefault="00E33C4C" w:rsidP="00E33C4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4B56F9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0C203" w14:textId="77777777" w:rsidR="00E33C4C" w:rsidRDefault="00E33C4C" w:rsidP="009139A6">
      <w:r>
        <w:separator/>
      </w:r>
    </w:p>
  </w:endnote>
  <w:endnote w:type="continuationSeparator" w:id="0">
    <w:p w14:paraId="1615F2E0" w14:textId="77777777" w:rsidR="00E33C4C" w:rsidRDefault="00E33C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D6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5B1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8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69CF" w14:textId="77777777" w:rsidR="00E33C4C" w:rsidRDefault="00E33C4C" w:rsidP="009139A6">
      <w:r>
        <w:separator/>
      </w:r>
    </w:p>
  </w:footnote>
  <w:footnote w:type="continuationSeparator" w:id="0">
    <w:p w14:paraId="748D06B5" w14:textId="77777777" w:rsidR="00E33C4C" w:rsidRDefault="00E33C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3E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E4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1B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4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3C4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9D821"/>
  <w15:chartTrackingRefBased/>
  <w15:docId w15:val="{F71B30A5-49F5-4535-9D05-9C08247C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3C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2022-01-15T17:20:00Z</dcterms:created>
  <dcterms:modified xsi:type="dcterms:W3CDTF">2022-01-15T17:20:00Z</dcterms:modified>
</cp:coreProperties>
</file>